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352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5352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8F23E0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8F23E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8F23E0" w:rsidRDefault="008F23E0" w:rsidP="008F23E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8F23E0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F23E0" w:rsidRPr="00144B14">
              <w:rPr>
                <w:rFonts w:ascii="TH SarabunPSK" w:hAnsi="TH SarabunPSK" w:cs="TH SarabunPSK" w:hint="cs"/>
                <w:sz w:val="32"/>
                <w:szCs w:val="32"/>
                <w:cs/>
              </w:rPr>
              <w:t>ร</w:t>
            </w:r>
            <w:r w:rsidR="008F23E0" w:rsidRPr="00144B14">
              <w:rPr>
                <w:rFonts w:ascii="TH SarabunPSK" w:hAnsi="TH SarabunPSK" w:cs="TH SarabunPSK"/>
                <w:sz w:val="32"/>
                <w:szCs w:val="32"/>
                <w:cs/>
              </w:rPr>
              <w:t>ศ.ฐาปนีย์  ธรรมเมธา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8F23E0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Pr="00F97349"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 w:rsidRPr="00F97349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F9734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F97349"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 w:rsidRPr="00F9734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F97349">
              <w:rPr>
                <w:rFonts w:ascii="TH SarabunPSK" w:hAnsi="TH SarabunPSK" w:cs="TH SarabunPSK"/>
                <w:sz w:val="30"/>
                <w:szCs w:val="30"/>
              </w:rPr>
              <w:t>5674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6C7B37" w:rsidRPr="003B7C5A" w:rsidRDefault="002F054A" w:rsidP="008F23E0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8F23E0" w:rsidRPr="00144B14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นางสาวพัชรา เปลี่ยนสกุล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8F23E0" w:rsidRDefault="008F23E0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97349"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 w:rsidRPr="00F97349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F9734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F97349"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 w:rsidRPr="00F9734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F97349">
              <w:rPr>
                <w:rFonts w:ascii="TH SarabunPSK" w:hAnsi="TH SarabunPSK" w:cs="TH SarabunPSK"/>
                <w:sz w:val="30"/>
                <w:szCs w:val="30"/>
              </w:rPr>
              <w:t>5675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8F23E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8F23E0" w:rsidRDefault="008F23E0" w:rsidP="008F23E0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</w:t>
            </w:r>
          </w:p>
          <w:p w:rsidR="008F23E0" w:rsidRDefault="008F23E0" w:rsidP="008F23E0">
            <w:pPr>
              <w:widowControl w:val="0"/>
              <w:tabs>
                <w:tab w:val="left" w:pos="1701"/>
              </w:tabs>
              <w:adjustRightInd w:val="0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ภาครัฐและเอกชน หรือบุคลากรของ สกอ. ที่อยู่หน่วยงานต่างๆ ที่มารับบริการ หรือมาติดต่อประสานงานกับสำนัก/หน่วยงาน</w:t>
            </w:r>
          </w:p>
          <w:p w:rsidR="008F23E0" w:rsidRDefault="008F23E0" w:rsidP="008F23E0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      </w:r>
          </w:p>
          <w:p w:rsidR="008F23E0" w:rsidRDefault="008F23E0" w:rsidP="008F23E0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textAlignment w:val="baseline"/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8F23E0" w:rsidRDefault="008F23E0" w:rsidP="008F23E0">
            <w:pPr>
              <w:tabs>
                <w:tab w:val="left" w:pos="1701"/>
              </w:tabs>
              <w:ind w:left="1440" w:firstLine="261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8F23E0" w:rsidRDefault="008F23E0" w:rsidP="008F23E0">
            <w:pPr>
              <w:tabs>
                <w:tab w:val="left" w:pos="1701"/>
              </w:tabs>
              <w:ind w:left="1440" w:firstLine="261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8F23E0" w:rsidRDefault="008F23E0" w:rsidP="008F23E0">
            <w:pPr>
              <w:tabs>
                <w:tab w:val="left" w:pos="1701"/>
              </w:tabs>
              <w:ind w:left="1440" w:firstLine="261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8F23E0" w:rsidRDefault="008F23E0" w:rsidP="008F23E0">
            <w:pPr>
              <w:tabs>
                <w:tab w:val="left" w:pos="1701"/>
              </w:tabs>
              <w:ind w:left="1440" w:firstLine="261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8F23E0" w:rsidRDefault="008F23E0" w:rsidP="008F23E0">
            <w:pPr>
              <w:widowControl w:val="0"/>
              <w:tabs>
                <w:tab w:val="left" w:pos="1701"/>
              </w:tabs>
              <w:adjustRightInd w:val="0"/>
              <w:ind w:left="936" w:firstLine="261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E379B3" w:rsidRPr="008F23E0" w:rsidRDefault="008F23E0" w:rsidP="008F23E0">
            <w:pPr>
              <w:widowControl w:val="0"/>
              <w:tabs>
                <w:tab w:val="left" w:pos="1701"/>
              </w:tabs>
              <w:adjustRightInd w:val="0"/>
              <w:ind w:firstLine="1701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เรื่อง </w:t>
            </w:r>
            <w:r w:rsidRPr="00A26A2A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>การให้บริการในเว็บไซต์</w:t>
            </w:r>
          </w:p>
        </w:tc>
      </w:tr>
      <w:tr w:rsidR="002F054A" w:rsidRPr="003B7C5A" w:rsidTr="009D5317">
        <w:trPr>
          <w:trHeight w:val="2543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8F23E0" w:rsidRPr="003B7C5A" w:rsidTr="002873E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23E0" w:rsidRPr="00F108FD" w:rsidRDefault="008F23E0" w:rsidP="008F23E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23E0" w:rsidRDefault="008F23E0" w:rsidP="008F23E0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2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8F23E0" w:rsidRPr="003B7C5A" w:rsidTr="002873E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23E0" w:rsidRPr="00F108FD" w:rsidRDefault="008F23E0" w:rsidP="008F23E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23E0" w:rsidRDefault="008F23E0" w:rsidP="008F23E0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2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8F23E0" w:rsidRPr="003B7C5A" w:rsidTr="002873E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23E0" w:rsidRPr="00F108FD" w:rsidRDefault="008F23E0" w:rsidP="008F23E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23E0" w:rsidRPr="00F01F4C" w:rsidRDefault="008F23E0" w:rsidP="008F23E0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F01F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      </w:r>
                </w:p>
              </w:tc>
            </w:tr>
            <w:tr w:rsidR="008F23E0" w:rsidRPr="003B7C5A" w:rsidTr="002873E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23E0" w:rsidRPr="00F108FD" w:rsidRDefault="008F23E0" w:rsidP="008F23E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23E0" w:rsidRDefault="008F23E0" w:rsidP="008F23E0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 xml:space="preserve"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      </w:r>
                </w:p>
              </w:tc>
            </w:tr>
            <w:tr w:rsidR="008F23E0" w:rsidRPr="003B7C5A" w:rsidTr="002873E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23E0" w:rsidRPr="00F108FD" w:rsidRDefault="008F23E0" w:rsidP="008F23E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23E0" w:rsidRPr="00F01F4C" w:rsidRDefault="008F23E0" w:rsidP="008F23E0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01F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9D5317">
        <w:trPr>
          <w:trHeight w:val="2975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76"/>
              <w:gridCol w:w="899"/>
              <w:gridCol w:w="1559"/>
              <w:gridCol w:w="1486"/>
              <w:gridCol w:w="1433"/>
            </w:tblGrid>
            <w:tr w:rsidR="002F054A" w:rsidRPr="003B7C5A" w:rsidTr="006174B4">
              <w:trPr>
                <w:trHeight w:val="902"/>
                <w:jc w:val="center"/>
              </w:trPr>
              <w:tc>
                <w:tcPr>
                  <w:tcW w:w="38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8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8F23E0" w:rsidRPr="003B7C5A" w:rsidTr="006174B4">
              <w:trPr>
                <w:trHeight w:val="856"/>
                <w:jc w:val="center"/>
              </w:trPr>
              <w:tc>
                <w:tcPr>
                  <w:tcW w:w="3876" w:type="dxa"/>
                </w:tcPr>
                <w:p w:rsidR="008F23E0" w:rsidRPr="00617889" w:rsidRDefault="008F23E0" w:rsidP="008F23E0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</w:pPr>
                  <w:r w:rsidRPr="0061788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</w:t>
                  </w:r>
                  <w:r w:rsidRPr="00617889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899" w:type="dxa"/>
                </w:tcPr>
                <w:p w:rsidR="008F23E0" w:rsidRPr="00AC4F8B" w:rsidRDefault="008F23E0" w:rsidP="008F23E0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AC4F8B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</w:r>
                  <w: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23E0" w:rsidRDefault="001D199B" w:rsidP="008F23E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</w:p>
                <w:p w:rsidR="001D199B" w:rsidRDefault="001D199B" w:rsidP="008F23E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23E0" w:rsidRDefault="001D199B" w:rsidP="008F23E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23E0" w:rsidRDefault="001D199B" w:rsidP="008F23E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AB413E" w:rsidP="009B7B86">
            <w:pPr>
              <w:ind w:firstLine="1163"/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 w:rsidRPr="00515153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3F0CC5">
              <w:rPr>
                <w:rFonts w:ascii="TH SarabunPSK" w:hAnsi="TH SarabunPSK" w:cs="TH SarabunPSK"/>
                <w:sz w:val="30"/>
                <w:szCs w:val="30"/>
                <w:cs/>
              </w:rPr>
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</w:r>
            <w:bookmarkStart w:id="0" w:name="_GoBack"/>
            <w:bookmarkEnd w:id="0"/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AB413E" w:rsidP="009D5317">
            <w:pPr>
              <w:tabs>
                <w:tab w:val="left" w:pos="1321"/>
              </w:tabs>
              <w:ind w:firstLine="1193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กำหนดแผนงาน และผู้รับผิดชอบ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</w:t>
            </w:r>
            <w:r w:rsidR="009D5317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</w:t>
            </w:r>
          </w:p>
          <w:p w:rsidR="000A5220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</w:t>
            </w:r>
            <w:r w:rsidR="00775915">
              <w:rPr>
                <w:rFonts w:ascii="TH SarabunPSK" w:hAnsi="TH SarabunPSK" w:cs="TH SarabunPSK"/>
                <w:sz w:val="30"/>
                <w:szCs w:val="30"/>
                <w:cs/>
              </w:rPr>
              <w:t>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</w:t>
            </w:r>
            <w:r w:rsidR="009D5317">
              <w:rPr>
                <w:rFonts w:ascii="TH SarabunPSK" w:hAnsi="TH SarabunPSK" w:cs="TH SarabunPSK" w:hint="cs"/>
                <w:sz w:val="30"/>
                <w:szCs w:val="30"/>
                <w:cs/>
              </w:rPr>
              <w:t>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</w:t>
            </w:r>
          </w:p>
          <w:p w:rsidR="002F0A94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9D5317">
      <w:headerReference w:type="default" r:id="rId8"/>
      <w:footerReference w:type="even" r:id="rId9"/>
      <w:pgSz w:w="11906" w:h="16838"/>
      <w:pgMar w:top="1389" w:right="851" w:bottom="426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93B" w:rsidRDefault="0010593B">
      <w:r>
        <w:separator/>
      </w:r>
    </w:p>
  </w:endnote>
  <w:endnote w:type="continuationSeparator" w:id="0">
    <w:p w:rsidR="0010593B" w:rsidRDefault="00105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93B" w:rsidRDefault="0010593B">
      <w:r>
        <w:separator/>
      </w:r>
    </w:p>
  </w:footnote>
  <w:footnote w:type="continuationSeparator" w:id="0">
    <w:p w:rsidR="0010593B" w:rsidRDefault="001059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DD4323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167AF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DD4323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167AF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99.5pt;height:199.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593B"/>
    <w:rsid w:val="00106E78"/>
    <w:rsid w:val="0012187F"/>
    <w:rsid w:val="00130734"/>
    <w:rsid w:val="00135353"/>
    <w:rsid w:val="00154194"/>
    <w:rsid w:val="00167AF1"/>
    <w:rsid w:val="0018175B"/>
    <w:rsid w:val="00185E58"/>
    <w:rsid w:val="001B140F"/>
    <w:rsid w:val="001B1CA8"/>
    <w:rsid w:val="001B5DAF"/>
    <w:rsid w:val="001B7B75"/>
    <w:rsid w:val="001C07B4"/>
    <w:rsid w:val="001C18FF"/>
    <w:rsid w:val="001C2A69"/>
    <w:rsid w:val="001C39D5"/>
    <w:rsid w:val="001D199B"/>
    <w:rsid w:val="001D2FDE"/>
    <w:rsid w:val="001E3D89"/>
    <w:rsid w:val="00235C19"/>
    <w:rsid w:val="00251664"/>
    <w:rsid w:val="002632AB"/>
    <w:rsid w:val="00266EF2"/>
    <w:rsid w:val="00275358"/>
    <w:rsid w:val="002847E9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73C0D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2908"/>
    <w:rsid w:val="00487609"/>
    <w:rsid w:val="00490606"/>
    <w:rsid w:val="004B1D7E"/>
    <w:rsid w:val="004C3B2B"/>
    <w:rsid w:val="004C5DBD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174B4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75915"/>
    <w:rsid w:val="007A21D4"/>
    <w:rsid w:val="007A5E7D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3E0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B7B86"/>
    <w:rsid w:val="009C12E1"/>
    <w:rsid w:val="009D37E4"/>
    <w:rsid w:val="009D395D"/>
    <w:rsid w:val="009D5317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13E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22B0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1598"/>
    <w:rsid w:val="00D43F4A"/>
    <w:rsid w:val="00D45272"/>
    <w:rsid w:val="00D45D22"/>
    <w:rsid w:val="00D553D4"/>
    <w:rsid w:val="00D6022A"/>
    <w:rsid w:val="00D63723"/>
    <w:rsid w:val="00D816DE"/>
    <w:rsid w:val="00D849B7"/>
    <w:rsid w:val="00DA3363"/>
    <w:rsid w:val="00DA5582"/>
    <w:rsid w:val="00DC244A"/>
    <w:rsid w:val="00DD4323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53521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7435B0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F15AB-7EC8-4DEB-B8AA-E2EDEA4CB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4</TotalTime>
  <Pages>2</Pages>
  <Words>556</Words>
  <Characters>3172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ธิดารัตน์ บุณยรัตวณิช</dc:creator>
  <cp:lastModifiedBy>สินีนาถ เส็งหนองแบน</cp:lastModifiedBy>
  <cp:revision>6</cp:revision>
  <cp:lastPrinted>2019-05-22T04:03:00Z</cp:lastPrinted>
  <dcterms:created xsi:type="dcterms:W3CDTF">2019-05-16T08:15:00Z</dcterms:created>
  <dcterms:modified xsi:type="dcterms:W3CDTF">2019-06-24T10:58:00Z</dcterms:modified>
</cp:coreProperties>
</file>